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C35E0" w14:textId="77777777" w:rsidR="0078267E" w:rsidRDefault="00416AA6" w:rsidP="00665442">
      <w:pPr>
        <w:pStyle w:val="Overskrift1"/>
      </w:pPr>
      <w:bookmarkStart w:id="0" w:name="_GoBack"/>
      <w:bookmarkEnd w:id="0"/>
      <w:r w:rsidRPr="00665442">
        <w:t>Forpliktelseserklæring</w:t>
      </w:r>
      <w:r w:rsidRPr="0078267E">
        <w:t xml:space="preserve"> </w:t>
      </w:r>
    </w:p>
    <w:p w14:paraId="605C35E1" w14:textId="77777777" w:rsidR="0078267E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495"/>
      </w:tblGrid>
      <w:tr w:rsidR="0078267E" w:rsidRPr="00B56FCD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B56FCD" w:rsidRDefault="0078267E" w:rsidP="0078267E">
            <w:pPr>
              <w:pStyle w:val="Contractstyle"/>
              <w:ind w:left="0"/>
              <w:rPr>
                <w:rFonts w:asciiTheme="minorHAnsi" w:hAnsiTheme="minorHAnsi" w:cstheme="minorHAnsi"/>
                <w:b/>
                <w:u w:val="single"/>
                <w:lang w:val="nb-NO"/>
              </w:rPr>
            </w:pPr>
            <w:r w:rsidRPr="00B56FCD">
              <w:rPr>
                <w:rFonts w:asciiTheme="minorHAnsi" w:hAnsiTheme="minorHAnsi" w:cstheme="minorHAnsi"/>
                <w:b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Default="0078267E" w:rsidP="0078267E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  <w:r w:rsidRPr="0078267E">
              <w:rPr>
                <w:rFonts w:asciiTheme="minorHAnsi" w:hAnsiTheme="minorHAnsi" w:cstheme="minorHAnsi"/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>
              <w:rPr>
                <w:rFonts w:asciiTheme="minorHAnsi" w:hAnsiTheme="minorHAnsi" w:cstheme="minorHAnsi"/>
                <w:lang w:val="nb-NO"/>
              </w:rPr>
              <w:t>fra</w:t>
            </w:r>
            <w:r w:rsidRPr="0078267E">
              <w:rPr>
                <w:rFonts w:asciiTheme="minorHAnsi" w:hAnsiTheme="minorHAnsi" w:cstheme="minorHAnsi"/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Default="008B60D5" w:rsidP="0078267E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</w:p>
          <w:p w14:paraId="605C35E5" w14:textId="77777777" w:rsidR="008B60D5" w:rsidRPr="008B60D5" w:rsidRDefault="008B60D5" w:rsidP="0078267E">
            <w:pPr>
              <w:pStyle w:val="Contractstyle"/>
              <w:ind w:left="0"/>
              <w:rPr>
                <w:rFonts w:asciiTheme="minorHAnsi" w:hAnsiTheme="minorHAnsi" w:cstheme="minorHAnsi"/>
                <w:u w:val="single"/>
                <w:lang w:val="nb-NO"/>
              </w:rPr>
            </w:pPr>
            <w:r w:rsidRPr="008B60D5">
              <w:rPr>
                <w:rFonts w:asciiTheme="minorHAnsi" w:hAnsiTheme="minorHAnsi" w:cstheme="minorHAnsi"/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7777777" w:rsidR="008B60D5" w:rsidRPr="008B60D5" w:rsidRDefault="008B60D5" w:rsidP="008B60D5">
      <w:pPr>
        <w:spacing w:before="240" w:after="240"/>
        <w:rPr>
          <w:rFonts w:asciiTheme="minorHAnsi" w:hAnsiTheme="minorHAnsi" w:cstheme="minorHAnsi"/>
          <w:b/>
          <w:sz w:val="22"/>
          <w:szCs w:val="22"/>
          <w:lang w:val="nb-NO"/>
        </w:rPr>
      </w:pPr>
      <w:r w:rsidRPr="008B60D5">
        <w:rPr>
          <w:rFonts w:asciiTheme="minorHAnsi" w:hAnsiTheme="minorHAnsi" w:cstheme="minorHAnsi"/>
          <w:b/>
          <w:sz w:val="22"/>
          <w:szCs w:val="22"/>
          <w:lang w:val="nb-NO"/>
        </w:rPr>
        <w:t xml:space="preserve">&lt;HOVEDLEVERANDØREN&gt; ønsker å støtte seg på en annen virksomhets kapasitet i forbindelse med anskaffelse av &lt;ANSKAFFELENS NAVN OG NUMMER&gt;. </w:t>
      </w:r>
    </w:p>
    <w:p w14:paraId="605C35E8" w14:textId="77777777" w:rsidR="00416AA6" w:rsidRPr="00E171E3" w:rsidRDefault="00416AA6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Fyll ut </w:t>
      </w:r>
      <w:r w:rsidR="00380D0D"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>informasjon om hovedleverandøren</w:t>
      </w: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380D0D" w:rsidRPr="0078267E" w14:paraId="605C35EB" w14:textId="77777777" w:rsidTr="00380D0D">
        <w:tc>
          <w:tcPr>
            <w:tcW w:w="4747" w:type="dxa"/>
          </w:tcPr>
          <w:p w14:paraId="605C35E9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EE" w14:textId="77777777" w:rsidTr="00380D0D">
        <w:tc>
          <w:tcPr>
            <w:tcW w:w="4747" w:type="dxa"/>
          </w:tcPr>
          <w:p w14:paraId="605C35EC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1" w14:textId="77777777" w:rsidTr="00380D0D">
        <w:tc>
          <w:tcPr>
            <w:tcW w:w="4747" w:type="dxa"/>
          </w:tcPr>
          <w:p w14:paraId="605C35EF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4" w14:textId="77777777" w:rsidTr="00380D0D">
        <w:tc>
          <w:tcPr>
            <w:tcW w:w="4747" w:type="dxa"/>
          </w:tcPr>
          <w:p w14:paraId="605C35F2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5F5" w14:textId="77777777" w:rsidR="00380D0D" w:rsidRPr="0078267E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5F6" w14:textId="77777777" w:rsidR="00380D0D" w:rsidRPr="0078267E" w:rsidRDefault="00380D0D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380D0D" w:rsidRPr="0078267E" w14:paraId="605C35F9" w14:textId="77777777" w:rsidTr="0078267E">
        <w:tc>
          <w:tcPr>
            <w:tcW w:w="4747" w:type="dxa"/>
          </w:tcPr>
          <w:p w14:paraId="605C35F7" w14:textId="77777777" w:rsidR="00380D0D" w:rsidRPr="0078267E" w:rsidRDefault="00814672" w:rsidP="00814672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Støttevirksomhetens </w:t>
            </w:r>
            <w:r w:rsidR="00380D0D"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C" w14:textId="77777777" w:rsidTr="0078267E">
        <w:tc>
          <w:tcPr>
            <w:tcW w:w="4747" w:type="dxa"/>
          </w:tcPr>
          <w:p w14:paraId="605C35FA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F" w14:textId="77777777" w:rsidTr="0078267E">
        <w:tc>
          <w:tcPr>
            <w:tcW w:w="4747" w:type="dxa"/>
          </w:tcPr>
          <w:p w14:paraId="605C35FD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602" w14:textId="77777777" w:rsidTr="0078267E">
        <w:tc>
          <w:tcPr>
            <w:tcW w:w="4747" w:type="dxa"/>
          </w:tcPr>
          <w:p w14:paraId="605C3600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603" w14:textId="77777777" w:rsidR="005F04FF" w:rsidRDefault="001E200C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lastRenderedPageBreak/>
        <w:t>Det bekreftes at &lt;</w:t>
      </w:r>
      <w:r w:rsidR="00812897">
        <w:rPr>
          <w:rFonts w:asciiTheme="minorHAnsi" w:hAnsiTheme="minorHAnsi" w:cstheme="minorHAnsi"/>
          <w:sz w:val="22"/>
          <w:szCs w:val="22"/>
          <w:lang w:val="nb-NO"/>
        </w:rPr>
        <w:t>STØTTEVIRKSOMHETEN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&gt;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forplikter seg til å stille nødvendige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ressurser til disposisjon for &lt;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>HOVEDLEVERANDØREN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&gt;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>s kontraktsforpliktelser ved tildeling av kontrakt.</w:t>
      </w:r>
    </w:p>
    <w:p w14:paraId="605C3604" w14:textId="77777777" w:rsidR="00812897" w:rsidRDefault="00812897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Det bekreftes at 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>&lt;</w:t>
      </w:r>
      <w:r>
        <w:rPr>
          <w:rFonts w:asciiTheme="minorHAnsi" w:hAnsiTheme="minorHAnsi" w:cstheme="minorHAnsi"/>
          <w:sz w:val="22"/>
          <w:szCs w:val="22"/>
          <w:lang w:val="nb-NO"/>
        </w:rPr>
        <w:t>STØTTEVIRKSOMHETEN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&gt; </w:t>
      </w:r>
      <w:r>
        <w:rPr>
          <w:rFonts w:asciiTheme="minorHAnsi" w:hAnsiTheme="minorHAnsi" w:cstheme="minorHAnsi"/>
          <w:sz w:val="22"/>
          <w:szCs w:val="22"/>
          <w:lang w:val="nb-NO"/>
        </w:rPr>
        <w:t>er innforstått med at d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ersom en leverandør støtter seg til kapasiteten til andre virksomheter for oppfyllelse av </w:t>
      </w:r>
      <w:r>
        <w:rPr>
          <w:rFonts w:asciiTheme="minorHAnsi" w:hAnsiTheme="minorHAnsi" w:cstheme="minorHAnsi"/>
          <w:sz w:val="22"/>
          <w:szCs w:val="22"/>
          <w:lang w:val="nb-NO"/>
        </w:rPr>
        <w:t>økonomisk og finansiell kapasitet</w:t>
      </w:r>
      <w:r w:rsidR="005017F1">
        <w:rPr>
          <w:rFonts w:asciiTheme="minorHAnsi" w:hAnsiTheme="minorHAnsi" w:cstheme="minorHAnsi"/>
          <w:sz w:val="22"/>
          <w:szCs w:val="22"/>
          <w:lang w:val="nb-NO"/>
        </w:rPr>
        <w:t>,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 kan Oppdragsgiver kreve at </w:t>
      </w:r>
      <w:r>
        <w:rPr>
          <w:rFonts w:asciiTheme="minorHAnsi" w:hAnsiTheme="minorHAnsi" w:cstheme="minorHAnsi"/>
          <w:sz w:val="22"/>
          <w:szCs w:val="22"/>
          <w:lang w:val="nb-NO"/>
        </w:rPr>
        <w:t>virksomheten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 er solidarisk ansvarlig for utførelsen av kontrakten</w:t>
      </w:r>
      <w:r w:rsidR="008B60D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p w14:paraId="605C3605" w14:textId="77777777" w:rsidR="00814672" w:rsidRPr="0078267E" w:rsidRDefault="00814672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606" w14:textId="77777777" w:rsidR="00416AA6" w:rsidRPr="0078267E" w:rsidRDefault="00380D0D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56FCD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609" w14:textId="77777777" w:rsidR="00416AA6" w:rsidRPr="0078267E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kun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til støtte for oppfyllelse av </w:t>
      </w:r>
      <w:r w:rsidR="00814672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="00814672" w:rsidRPr="00814672">
        <w:rPr>
          <w:rFonts w:asciiTheme="minorHAnsi" w:hAnsiTheme="minorHAnsi" w:cstheme="minorHAnsi"/>
          <w:b/>
          <w:sz w:val="22"/>
          <w:szCs w:val="22"/>
          <w:lang w:val="nb-NO"/>
        </w:rPr>
        <w:t>everandørenes økonomiske og finansielle kapasitet</w:t>
      </w:r>
      <w:r w:rsidR="002600C5" w:rsidRPr="002600C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56FCD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60C" w14:textId="77777777" w:rsidR="00416AA6" w:rsidRPr="0078267E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kun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til støtte for oppfyllelse av </w:t>
      </w:r>
      <w:r w:rsidR="00A135A3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Pr="0078267E">
        <w:rPr>
          <w:rFonts w:asciiTheme="minorHAnsi" w:hAnsiTheme="minorHAnsi" w:cstheme="minorHAnsi"/>
          <w:b/>
          <w:sz w:val="22"/>
          <w:szCs w:val="22"/>
          <w:lang w:val="nb-NO"/>
        </w:rPr>
        <w:t>everandørens tekniske og faglige kvalifikasjoner</w:t>
      </w:r>
      <w:r w:rsidRPr="002600C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56FCD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60F" w14:textId="77777777" w:rsidR="00416AA6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Forpliktelseserklæringen gjelder for oppfyllelse av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="00691FCE"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begge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de angitt</w:t>
      </w:r>
      <w:r w:rsidR="00814672">
        <w:rPr>
          <w:rFonts w:asciiTheme="minorHAnsi" w:hAnsiTheme="minorHAnsi" w:cstheme="minorHAnsi"/>
          <w:sz w:val="22"/>
          <w:szCs w:val="22"/>
          <w:lang w:val="nb-NO"/>
        </w:rPr>
        <w:t xml:space="preserve">e kvalifikasjonskrav, 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hhv. </w:t>
      </w:r>
      <w:r w:rsidR="00A95278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="00691FCE" w:rsidRPr="0078267E">
        <w:rPr>
          <w:rFonts w:asciiTheme="minorHAnsi" w:hAnsiTheme="minorHAnsi" w:cstheme="minorHAnsi"/>
          <w:b/>
          <w:sz w:val="22"/>
          <w:szCs w:val="22"/>
          <w:lang w:val="nb-NO"/>
        </w:rPr>
        <w:t xml:space="preserve">everandørens økonomiske og finansielle </w:t>
      </w:r>
      <w:r w:rsidR="00814672">
        <w:rPr>
          <w:rFonts w:asciiTheme="minorHAnsi" w:hAnsiTheme="minorHAnsi" w:cstheme="minorHAnsi"/>
          <w:b/>
          <w:sz w:val="22"/>
          <w:szCs w:val="22"/>
          <w:lang w:val="nb-NO"/>
        </w:rPr>
        <w:t xml:space="preserve">kapasitet 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>og</w:t>
      </w:r>
      <w:r w:rsidR="00A95278">
        <w:rPr>
          <w:rFonts w:asciiTheme="minorHAnsi" w:hAnsiTheme="minorHAnsi" w:cstheme="minorHAnsi"/>
          <w:b/>
          <w:sz w:val="22"/>
          <w:szCs w:val="22"/>
          <w:lang w:val="nb-NO"/>
        </w:rPr>
        <w:t xml:space="preserve"> l</w:t>
      </w:r>
      <w:r w:rsidR="00691FCE" w:rsidRPr="0078267E">
        <w:rPr>
          <w:rFonts w:asciiTheme="minorHAnsi" w:hAnsiTheme="minorHAnsi" w:cstheme="minorHAnsi"/>
          <w:b/>
          <w:sz w:val="22"/>
          <w:szCs w:val="22"/>
          <w:lang w:val="nb-NO"/>
        </w:rPr>
        <w:t>everandørens tekniske og faglige kvalifikasjoner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. </w:t>
      </w:r>
    </w:p>
    <w:p w14:paraId="605C3610" w14:textId="77777777" w:rsidR="008B60D5" w:rsidRPr="0078267E" w:rsidRDefault="008B60D5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611" w14:textId="77777777" w:rsidR="001B054E" w:rsidRDefault="001B054E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Sted/dato:</w:t>
      </w:r>
    </w:p>
    <w:p w14:paraId="605C3612" w14:textId="77777777" w:rsidR="001B054E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613" w14:textId="77777777" w:rsidR="00416AA6" w:rsidRPr="0078267E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Signatur: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  <w:t xml:space="preserve"> </w:t>
      </w:r>
    </w:p>
    <w:p w14:paraId="605C3614" w14:textId="77777777" w:rsidR="00416AA6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Navn (BLOKKBOKSTAVER): </w:t>
      </w:r>
    </w:p>
    <w:p w14:paraId="605C3615" w14:textId="77777777" w:rsidR="001B054E" w:rsidRPr="0078267E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Stilling/tittel: </w:t>
      </w:r>
    </w:p>
    <w:p w14:paraId="605C3616" w14:textId="77777777" w:rsidR="001B054E" w:rsidRPr="007C4FE1" w:rsidRDefault="001B054E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</w:pPr>
      <w:r w:rsidRPr="007C4FE1"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  <w:t>Forpliktelseserklæringen signeres av person(er) som kan binde støttevirksomheten.</w:t>
      </w:r>
    </w:p>
    <w:p w14:paraId="605C3617" w14:textId="77777777" w:rsidR="00B70E87" w:rsidRPr="0078267E" w:rsidRDefault="00B70E87" w:rsidP="00610EEA">
      <w:pPr>
        <w:spacing w:before="240" w:after="240"/>
        <w:rPr>
          <w:rFonts w:asciiTheme="minorHAnsi" w:hAnsiTheme="minorHAnsi" w:cstheme="minorHAnsi"/>
          <w:i/>
          <w:lang w:val="nb-NO"/>
        </w:rPr>
      </w:pPr>
    </w:p>
    <w:sectPr w:rsidR="00B70E87" w:rsidRPr="0078267E" w:rsidSect="00457CD3">
      <w:headerReference w:type="default" r:id="rId12"/>
      <w:footerReference w:type="default" r:id="rId13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605918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05C362C" w14:textId="77777777" w:rsidR="006D2DF0" w:rsidRDefault="006D2DF0">
            <w:pPr>
              <w:pStyle w:val="Bunntekst"/>
              <w:jc w:val="right"/>
            </w:pP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AB7C42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1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6D2DF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av 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AB7C42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10"/>
    </w:tblGrid>
    <w:tr w:rsidR="00A160E6" w:rsidRPr="00FE4DAD" w14:paraId="605C361F" w14:textId="77777777" w:rsidTr="00665442">
      <w:trPr>
        <w:trHeight w:val="240"/>
      </w:trPr>
      <w:tc>
        <w:tcPr>
          <w:tcW w:w="972" w:type="dxa"/>
          <w:vMerge w:val="restart"/>
        </w:tcPr>
        <w:p w14:paraId="605C361C" w14:textId="77777777" w:rsidR="00A160E6" w:rsidRPr="00FE4DAD" w:rsidRDefault="00A160E6" w:rsidP="001E200C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05C362D" wp14:editId="605C362E">
                <wp:extent cx="379730" cy="612775"/>
                <wp:effectExtent l="0" t="0" r="1270" b="0"/>
                <wp:docPr id="1" name="Bilde 1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605C361D" w14:textId="77777777" w:rsidR="00A160E6" w:rsidRPr="00FE4DAD" w:rsidRDefault="00A160E6" w:rsidP="001E200C">
          <w:pPr>
            <w:rPr>
              <w:lang w:val="en-US"/>
            </w:rPr>
          </w:pPr>
        </w:p>
      </w:tc>
      <w:tc>
        <w:tcPr>
          <w:tcW w:w="8309" w:type="dxa"/>
        </w:tcPr>
        <w:p w14:paraId="605C361E" w14:textId="77777777" w:rsidR="00A160E6" w:rsidRPr="00FE4DAD" w:rsidRDefault="00A160E6" w:rsidP="001E200C">
          <w:pPr>
            <w:pStyle w:val="Avdelingstittel"/>
            <w:rPr>
              <w:lang w:val="en-US"/>
            </w:rPr>
          </w:pPr>
        </w:p>
      </w:tc>
    </w:tr>
    <w:tr w:rsidR="00A160E6" w:rsidRPr="00CF7153" w14:paraId="605C3623" w14:textId="77777777" w:rsidTr="0066544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605C3620" w14:textId="77777777" w:rsidR="00A160E6" w:rsidRPr="00FE4DAD" w:rsidRDefault="00A160E6" w:rsidP="001E200C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605C3621" w14:textId="77777777" w:rsidR="00A160E6" w:rsidRPr="00FE4DAD" w:rsidRDefault="00A160E6" w:rsidP="001E200C">
          <w:pPr>
            <w:rPr>
              <w:lang w:val="en-US"/>
            </w:rPr>
          </w:pPr>
        </w:p>
      </w:tc>
      <w:tc>
        <w:tcPr>
          <w:tcW w:w="8309" w:type="dxa"/>
        </w:tcPr>
        <w:p w14:paraId="605C3622" w14:textId="77777777" w:rsidR="00A160E6" w:rsidRPr="00CF7153" w:rsidRDefault="00A160E6" w:rsidP="001E200C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A160E6" w:rsidRPr="00AB2BE9" w14:paraId="605C3627" w14:textId="77777777" w:rsidTr="0066544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605C3624" w14:textId="77777777" w:rsidR="00A160E6" w:rsidRPr="00FE4DAD" w:rsidRDefault="00A160E6" w:rsidP="001E200C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05C3625" w14:textId="77777777" w:rsidR="00A160E6" w:rsidRPr="00FE4DAD" w:rsidRDefault="00A160E6" w:rsidP="001E200C">
          <w:pPr>
            <w:rPr>
              <w:lang w:val="en-US"/>
            </w:rPr>
          </w:pPr>
        </w:p>
      </w:tc>
      <w:tc>
        <w:tcPr>
          <w:tcW w:w="8309" w:type="dxa"/>
          <w:tcBorders>
            <w:bottom w:val="nil"/>
          </w:tcBorders>
        </w:tcPr>
        <w:p w14:paraId="605C3626" w14:textId="77777777" w:rsidR="00A160E6" w:rsidRPr="00AB2BE9" w:rsidRDefault="00A160E6" w:rsidP="001E200C">
          <w:pPr>
            <w:pStyle w:val="Avdelingstittel"/>
          </w:pPr>
          <w:r>
            <w:t>Forsvarets logistikkorganisasjon</w:t>
          </w:r>
        </w:p>
      </w:tc>
    </w:tr>
  </w:tbl>
  <w:p w14:paraId="605C3628" w14:textId="77777777" w:rsidR="00A160E6" w:rsidRDefault="00A160E6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</w:p>
  <w:p w14:paraId="605C3629" w14:textId="77777777" w:rsidR="00A160E6" w:rsidRDefault="00A160E6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</w:p>
  <w:p w14:paraId="605C362A" w14:textId="77777777" w:rsidR="00A160E6" w:rsidRDefault="00A160E6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</w:p>
  <w:p w14:paraId="605C362B" w14:textId="77777777" w:rsidR="00A160E6" w:rsidRPr="00665442" w:rsidRDefault="00A160E6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23"/>
  </w:num>
  <w:num w:numId="5">
    <w:abstractNumId w:val="4"/>
  </w:num>
  <w:num w:numId="6">
    <w:abstractNumId w:val="24"/>
  </w:num>
  <w:num w:numId="7">
    <w:abstractNumId w:val="5"/>
  </w:num>
  <w:num w:numId="8">
    <w:abstractNumId w:val="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11"/>
  </w:num>
  <w:num w:numId="13">
    <w:abstractNumId w:val="3"/>
  </w:num>
  <w:num w:numId="14">
    <w:abstractNumId w:val="10"/>
  </w:num>
  <w:num w:numId="15">
    <w:abstractNumId w:val="17"/>
  </w:num>
  <w:num w:numId="16">
    <w:abstractNumId w:val="8"/>
  </w:num>
  <w:num w:numId="17">
    <w:abstractNumId w:val="7"/>
  </w:num>
  <w:num w:numId="18">
    <w:abstractNumId w:val="12"/>
  </w:num>
  <w:num w:numId="19">
    <w:abstractNumId w:val="13"/>
  </w:num>
  <w:num w:numId="20">
    <w:abstractNumId w:val="26"/>
  </w:num>
  <w:num w:numId="21">
    <w:abstractNumId w:val="2"/>
  </w:num>
  <w:num w:numId="22">
    <w:abstractNumId w:val="9"/>
  </w:num>
  <w:num w:numId="23">
    <w:abstractNumId w:val="9"/>
  </w:num>
  <w:num w:numId="24">
    <w:abstractNumId w:val="9"/>
  </w:num>
  <w:num w:numId="25">
    <w:abstractNumId w:val="25"/>
  </w:num>
  <w:num w:numId="26">
    <w:abstractNumId w:val="22"/>
  </w:num>
  <w:num w:numId="27">
    <w:abstractNumId w:val="16"/>
  </w:num>
  <w:num w:numId="28">
    <w:abstractNumId w:val="19"/>
  </w:num>
  <w:num w:numId="29">
    <w:abstractNumId w:val="18"/>
  </w:num>
  <w:num w:numId="30">
    <w:abstractNumId w:val="2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20"/>
  <w:removePersonalInformation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6D9"/>
    <w:rsid w:val="000C7850"/>
    <w:rsid w:val="000D044C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31EE9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788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A350D"/>
    <w:rsid w:val="00AA6A23"/>
    <w:rsid w:val="00AB7C42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20869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6F76"/>
    <w:rsid w:val="00F37E76"/>
    <w:rsid w:val="00F40737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2.00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PublishingExpirationDate xmlns="http://schemas.microsoft.com/sharepoint/v3" xsi:nil="true"/>
    <Dato_x0020_siste_x0020_versjon xmlns="71a8a547-54f0-447a-bd41-f8862ce07847">2018-05-15T22:00:00+00:00</Dato_x0020_siste_x0020_versjon>
    <k09f15324b4b4dd997e3f08b0d1f9512 xmlns="71a8a547-54f0-447a-bd41-f8862ce07847">
      <Terms xmlns="http://schemas.microsoft.com/office/infopath/2007/PartnerControls"/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 xsi:nil="true"/>
    <Dokumentkode xmlns="71a8a547-54f0-447a-bd41-f8862ce07847">FLO-DAA-MAL-123</Dokumentkode>
    <Migrasjon xmlns="f4795027-239c-422c-a244-6b4eb70f7cc9">true</Migrasjon>
    <Fastsatt_x0020_av xmlns="71a8a547-54f0-447a-bd41-f8862ce07847" xsi:nil="true"/>
    <Dokumentplassering_x0020_i_x0020_side xmlns="f4795027-239c-422c-a244-6b4eb70f7cc9">Ikke definert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89230c8cf997392da6614b8c01bc7e2f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352aa80a0b3af94fdd30b08eae6d654f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iliotek" ma:format="RadioButtons" ma:internalName="InfoKilde">
      <xsd:simpleType>
        <xsd:restriction base="dms:Choice">
          <xsd:enumeration value="Dokumentbibi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71a8a547-54f0-447a-bd41-f8862ce07847"/>
    <ds:schemaRef ds:uri="http://purl.org/dc/dcmitype/"/>
    <ds:schemaRef ds:uri="e5e56184-275f-495f-a56f-8fdf09bcc359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f4795027-239c-422c-a244-6b4eb70f7cc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D05E8D-CCC3-43DC-AFA7-377887C88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8EA48-422D-402B-9C23-216602A6D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A130EDFE</Template>
  <TotalTime>0</TotalTime>
  <Pages>2</Pages>
  <Words>364</Words>
  <Characters>1934</Characters>
  <Application>Microsoft Office Word</Application>
  <DocSecurity>2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/>
  <cp:lastModifiedBy/>
  <cp:revision>1</cp:revision>
  <cp:lastPrinted>2013-07-05T09:04:00Z</cp:lastPrinted>
  <dcterms:created xsi:type="dcterms:W3CDTF">2018-07-20T08:51:00Z</dcterms:created>
  <dcterms:modified xsi:type="dcterms:W3CDTF">2018-07-20T08:51:00Z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/>
  </property>
  <property fmtid="{D5CDD505-2E9C-101B-9397-08002B2CF9AE}" pid="7" name="Malverk">
    <vt:lpwstr/>
  </property>
  <property fmtid="{D5CDD505-2E9C-101B-9397-08002B2CF9AE}" pid="8" name="TemplateUrl">
    <vt:lpwstr/>
  </property>
</Properties>
</file>